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2026-04-23_SD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Tiefenbelüftung Kläranlage Titisee-Neustadt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Tiefenbelüftung Kläranlage Titisee-Neustadt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